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33829" w14:textId="03415678" w:rsidR="00BA00AB" w:rsidRDefault="00E63B1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SPYVES</w:t>
      </w:r>
      <w:r>
        <w:rPr>
          <w:rFonts w:cs="Times New Roman"/>
          <w:szCs w:val="24"/>
        </w:rPr>
        <w:t xml:space="preserve">      (d.ca.1461)</w:t>
      </w:r>
    </w:p>
    <w:p w14:paraId="7A8BDF98" w14:textId="316F62B8" w:rsidR="00E63B1B" w:rsidRDefault="00E63B1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Sywardby, near Bridlington.</w:t>
      </w:r>
    </w:p>
    <w:p w14:paraId="23757032" w14:textId="77777777" w:rsidR="00E63B1B" w:rsidRDefault="00E63B1B" w:rsidP="009139A6">
      <w:pPr>
        <w:pStyle w:val="NoSpacing"/>
        <w:rPr>
          <w:rFonts w:cs="Times New Roman"/>
          <w:szCs w:val="24"/>
        </w:rPr>
      </w:pPr>
    </w:p>
    <w:p w14:paraId="0E580337" w14:textId="77777777" w:rsidR="00E63B1B" w:rsidRDefault="00E63B1B" w:rsidP="009139A6">
      <w:pPr>
        <w:pStyle w:val="NoSpacing"/>
        <w:rPr>
          <w:rFonts w:cs="Times New Roman"/>
          <w:szCs w:val="24"/>
        </w:rPr>
      </w:pPr>
    </w:p>
    <w:p w14:paraId="0907B436" w14:textId="621F07E4" w:rsidR="00E63B1B" w:rsidRDefault="00E63B1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Jul.</w:t>
      </w:r>
      <w:r>
        <w:rPr>
          <w:rFonts w:cs="Times New Roman"/>
          <w:szCs w:val="24"/>
        </w:rPr>
        <w:tab/>
        <w:t>1461</w:t>
      </w:r>
      <w:r>
        <w:rPr>
          <w:rFonts w:cs="Times New Roman"/>
          <w:szCs w:val="24"/>
        </w:rPr>
        <w:tab/>
        <w:t>Probate of his Will.   (W.Y.R. p.156)</w:t>
      </w:r>
    </w:p>
    <w:p w14:paraId="24FDBAE5" w14:textId="77777777" w:rsidR="00E63B1B" w:rsidRDefault="00E63B1B" w:rsidP="009139A6">
      <w:pPr>
        <w:pStyle w:val="NoSpacing"/>
        <w:rPr>
          <w:rFonts w:cs="Times New Roman"/>
          <w:szCs w:val="24"/>
        </w:rPr>
      </w:pPr>
    </w:p>
    <w:p w14:paraId="1A6A23A4" w14:textId="77777777" w:rsidR="00E63B1B" w:rsidRDefault="00E63B1B" w:rsidP="009139A6">
      <w:pPr>
        <w:pStyle w:val="NoSpacing"/>
        <w:rPr>
          <w:rFonts w:cs="Times New Roman"/>
          <w:szCs w:val="24"/>
        </w:rPr>
      </w:pPr>
    </w:p>
    <w:p w14:paraId="35AF3800" w14:textId="226850BD" w:rsidR="00E63B1B" w:rsidRPr="00E63B1B" w:rsidRDefault="00E63B1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May 2023</w:t>
      </w:r>
    </w:p>
    <w:sectPr w:rsidR="00E63B1B" w:rsidRPr="00E63B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72549" w14:textId="77777777" w:rsidR="00E63B1B" w:rsidRDefault="00E63B1B" w:rsidP="009139A6">
      <w:r>
        <w:separator/>
      </w:r>
    </w:p>
  </w:endnote>
  <w:endnote w:type="continuationSeparator" w:id="0">
    <w:p w14:paraId="71921A97" w14:textId="77777777" w:rsidR="00E63B1B" w:rsidRDefault="00E63B1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35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95DA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123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E6BB6" w14:textId="77777777" w:rsidR="00E63B1B" w:rsidRDefault="00E63B1B" w:rsidP="009139A6">
      <w:r>
        <w:separator/>
      </w:r>
    </w:p>
  </w:footnote>
  <w:footnote w:type="continuationSeparator" w:id="0">
    <w:p w14:paraId="34A74405" w14:textId="77777777" w:rsidR="00E63B1B" w:rsidRDefault="00E63B1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40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70F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868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B1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63B1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66FDB"/>
  <w15:chartTrackingRefBased/>
  <w15:docId w15:val="{C1B992DE-9B67-4B7B-9414-BFBB25E4D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2023-05-14T20:42:00Z</dcterms:created>
  <dcterms:modified xsi:type="dcterms:W3CDTF">2023-05-14T20:44:00Z</dcterms:modified>
</cp:coreProperties>
</file>